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4A" w:rsidRDefault="0052714A" w:rsidP="0052714A">
      <w:pPr>
        <w:ind w:left="5103" w:firstLine="0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УТВЕРЖДЕНО</w:t>
      </w:r>
    </w:p>
    <w:p w:rsidR="0052714A" w:rsidRDefault="0052714A" w:rsidP="0052714A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52714A" w:rsidRDefault="0052714A" w:rsidP="0052714A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  <w:t>от _______________ № ______</w:t>
      </w:r>
    </w:p>
    <w:p w:rsidR="0052714A" w:rsidRDefault="0052714A" w:rsidP="0052714A">
      <w:pPr>
        <w:ind w:left="5812" w:firstLine="0"/>
        <w:rPr>
          <w:rFonts w:cs="Times New Roman"/>
          <w:szCs w:val="28"/>
        </w:rPr>
      </w:pPr>
    </w:p>
    <w:p w:rsidR="0052714A" w:rsidRDefault="0052714A" w:rsidP="0052714A">
      <w:pPr>
        <w:ind w:left="5103"/>
        <w:rPr>
          <w:rFonts w:cs="Times New Roman"/>
          <w:szCs w:val="28"/>
        </w:rPr>
      </w:pPr>
    </w:p>
    <w:p w:rsidR="0052714A" w:rsidRDefault="0052714A" w:rsidP="0052714A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РАСПРЕДЕЛЕНИЕ</w:t>
      </w:r>
    </w:p>
    <w:p w:rsidR="0052714A" w:rsidRDefault="0052714A" w:rsidP="0052714A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субвенции  </w:t>
      </w:r>
      <w:r w:rsidRPr="00D35334">
        <w:rPr>
          <w:rFonts w:cs="Times New Roman"/>
          <w:b/>
          <w:szCs w:val="28"/>
        </w:rPr>
        <w:t xml:space="preserve">на </w:t>
      </w:r>
      <w:r>
        <w:rPr>
          <w:rFonts w:cs="Times New Roman"/>
          <w:b/>
          <w:szCs w:val="28"/>
        </w:rPr>
        <w:t>оплату жилого помещения и коммунальных услуг</w:t>
      </w:r>
      <w:r w:rsidRPr="00D35334">
        <w:rPr>
          <w:rFonts w:cs="Times New Roman"/>
          <w:b/>
          <w:szCs w:val="28"/>
        </w:rPr>
        <w:t xml:space="preserve"> отдельным категориям граждан</w:t>
      </w:r>
      <w:r>
        <w:rPr>
          <w:rFonts w:cs="Times New Roman"/>
          <w:b/>
          <w:szCs w:val="28"/>
        </w:rPr>
        <w:t>, оказание мер социальной поддержки которым относится к полномочиям Ярославской области, на 2022 год</w:t>
      </w:r>
    </w:p>
    <w:p w:rsidR="0052714A" w:rsidRDefault="0052714A" w:rsidP="0052714A">
      <w:pPr>
        <w:ind w:left="5103"/>
        <w:rPr>
          <w:rFonts w:cs="Times New Roman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2126"/>
      </w:tblGrid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Сумма (рублей)</w:t>
            </w:r>
          </w:p>
        </w:tc>
      </w:tr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4A" w:rsidRPr="00B41D4B" w:rsidRDefault="0052714A" w:rsidP="00361D77">
            <w:pPr>
              <w:ind w:firstLine="0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Городской округ г. Ярославль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731 062 957</w:t>
            </w:r>
          </w:p>
        </w:tc>
      </w:tr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B41D4B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Городской округ г. Рыбинск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292 317 000</w:t>
            </w:r>
          </w:p>
        </w:tc>
      </w:tr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B41D4B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Городской округ г. Переславль-Залесский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72 223 970</w:t>
            </w:r>
          </w:p>
        </w:tc>
      </w:tr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B41D4B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36 453 000</w:t>
            </w:r>
          </w:p>
        </w:tc>
      </w:tr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B41D4B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86 897 557</w:t>
            </w:r>
          </w:p>
        </w:tc>
      </w:tr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B41D4B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49 917 620</w:t>
            </w:r>
          </w:p>
        </w:tc>
      </w:tr>
      <w:tr w:rsidR="0052714A" w:rsidRPr="00B41D4B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B41D4B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B41D4B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68 101 000</w:t>
            </w:r>
          </w:p>
        </w:tc>
      </w:tr>
      <w:tr w:rsidR="0052714A" w:rsidRPr="009E589E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9E589E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9E589E">
              <w:rPr>
                <w:rFonts w:cs="Times New Roman"/>
                <w:szCs w:val="28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9E589E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E589E">
              <w:rPr>
                <w:rFonts w:cs="Times New Roman"/>
                <w:szCs w:val="28"/>
              </w:rPr>
              <w:t>17 220 900</w:t>
            </w:r>
          </w:p>
        </w:tc>
      </w:tr>
      <w:tr w:rsidR="0052714A" w:rsidRPr="009E589E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9E589E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9E589E">
              <w:rPr>
                <w:rFonts w:cs="Times New Roman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9E589E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E589E">
              <w:rPr>
                <w:rFonts w:cs="Times New Roman"/>
                <w:szCs w:val="28"/>
              </w:rPr>
              <w:t>13 793 000</w:t>
            </w:r>
          </w:p>
        </w:tc>
      </w:tr>
      <w:tr w:rsidR="0052714A" w:rsidRPr="009E589E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9E589E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9E589E">
              <w:rPr>
                <w:rFonts w:cs="Times New Roman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9E589E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E589E">
              <w:rPr>
                <w:rFonts w:cs="Times New Roman"/>
                <w:szCs w:val="28"/>
              </w:rPr>
              <w:t>13 094 000</w:t>
            </w:r>
          </w:p>
        </w:tc>
      </w:tr>
      <w:tr w:rsidR="0052714A" w:rsidRPr="00ED4FCD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ED4FCD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ED4FCD">
              <w:rPr>
                <w:rFonts w:cs="Times New Roman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ED4FCD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D4FCD">
              <w:rPr>
                <w:rFonts w:cs="Times New Roman"/>
                <w:szCs w:val="28"/>
              </w:rPr>
              <w:t>29 474 230</w:t>
            </w:r>
          </w:p>
        </w:tc>
      </w:tr>
      <w:tr w:rsidR="0052714A" w:rsidRPr="00ED4FCD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ED4FCD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ED4FCD">
              <w:rPr>
                <w:rFonts w:cs="Times New Roman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ED4FCD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D4FCD">
              <w:rPr>
                <w:rFonts w:cs="Times New Roman"/>
                <w:szCs w:val="28"/>
              </w:rPr>
              <w:t>21 622 000</w:t>
            </w:r>
          </w:p>
        </w:tc>
      </w:tr>
      <w:tr w:rsidR="0052714A" w:rsidRPr="00ED4FCD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ED4FCD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ED4FCD">
              <w:rPr>
                <w:rFonts w:cs="Times New Roman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ED4FCD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D4FCD">
              <w:rPr>
                <w:rFonts w:cs="Times New Roman"/>
                <w:szCs w:val="28"/>
              </w:rPr>
              <w:t>9 673 000</w:t>
            </w:r>
          </w:p>
        </w:tc>
      </w:tr>
      <w:tr w:rsidR="0052714A" w:rsidRPr="008F0E93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8F0E93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8F0E93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9 573 000</w:t>
            </w:r>
          </w:p>
        </w:tc>
      </w:tr>
      <w:tr w:rsidR="0052714A" w:rsidRPr="008F0E93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8F0E93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8F0E93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26 863 180</w:t>
            </w:r>
          </w:p>
        </w:tc>
      </w:tr>
      <w:tr w:rsidR="0052714A" w:rsidRPr="008F0E93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8F0E93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8F0E93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35 593 000</w:t>
            </w:r>
          </w:p>
        </w:tc>
      </w:tr>
      <w:tr w:rsidR="0052714A" w:rsidRPr="008F0E93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8F0E93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8F0E93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14 146 000</w:t>
            </w:r>
          </w:p>
        </w:tc>
      </w:tr>
      <w:tr w:rsidR="0052714A" w:rsidRPr="008F0E93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8F0E93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8F0E93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14 76</w:t>
            </w:r>
            <w:r>
              <w:rPr>
                <w:rFonts w:cs="Times New Roman"/>
                <w:szCs w:val="28"/>
              </w:rPr>
              <w:t>5</w:t>
            </w:r>
            <w:r w:rsidRPr="008F0E93">
              <w:rPr>
                <w:rFonts w:cs="Times New Roman"/>
                <w:szCs w:val="28"/>
              </w:rPr>
              <w:t xml:space="preserve"> 750</w:t>
            </w:r>
          </w:p>
        </w:tc>
      </w:tr>
      <w:tr w:rsidR="0052714A" w:rsidRPr="008F0E93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4A" w:rsidRPr="008F0E93" w:rsidRDefault="0052714A" w:rsidP="00361D7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4A" w:rsidRPr="008F0E93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97 991 769</w:t>
            </w:r>
          </w:p>
        </w:tc>
      </w:tr>
      <w:tr w:rsidR="0052714A" w:rsidRPr="008F0E93" w:rsidTr="00361D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4A" w:rsidRPr="008F0E93" w:rsidRDefault="0052714A" w:rsidP="00361D77">
            <w:pPr>
              <w:ind w:firstLine="0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4A" w:rsidRPr="008F0E93" w:rsidRDefault="0052714A" w:rsidP="00361D77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1 640 </w:t>
            </w:r>
            <w:r>
              <w:rPr>
                <w:rFonts w:cs="Times New Roman"/>
                <w:szCs w:val="28"/>
              </w:rPr>
              <w:t>78</w:t>
            </w:r>
            <w:r w:rsidRPr="008F0E93">
              <w:rPr>
                <w:rFonts w:cs="Times New Roman"/>
                <w:szCs w:val="28"/>
              </w:rPr>
              <w:t>2 933</w:t>
            </w:r>
          </w:p>
        </w:tc>
      </w:tr>
    </w:tbl>
    <w:p w:rsidR="005E5245" w:rsidRPr="0052714A" w:rsidRDefault="005E5245" w:rsidP="0052714A">
      <w:pPr>
        <w:ind w:firstLine="0"/>
      </w:pPr>
    </w:p>
    <w:sectPr w:rsidR="005E5245" w:rsidRPr="0052714A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60" w:rsidRDefault="00C63E60" w:rsidP="00E30EA9">
      <w:r>
        <w:separator/>
      </w:r>
    </w:p>
  </w:endnote>
  <w:endnote w:type="continuationSeparator" w:id="0">
    <w:p w:rsidR="00C63E60" w:rsidRDefault="00C63E60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60" w:rsidRDefault="00C63E60" w:rsidP="00E30EA9">
      <w:r>
        <w:separator/>
      </w:r>
    </w:p>
  </w:footnote>
  <w:footnote w:type="continuationSeparator" w:id="0">
    <w:p w:rsidR="00C63E60" w:rsidRDefault="00C63E60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14A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C63E60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C78DA"/>
    <w:rsid w:val="002306C4"/>
    <w:rsid w:val="00300C01"/>
    <w:rsid w:val="0038047A"/>
    <w:rsid w:val="003A2DCC"/>
    <w:rsid w:val="003A7D0D"/>
    <w:rsid w:val="003D1E8D"/>
    <w:rsid w:val="0040656C"/>
    <w:rsid w:val="004C077F"/>
    <w:rsid w:val="0052714A"/>
    <w:rsid w:val="00544401"/>
    <w:rsid w:val="005E5245"/>
    <w:rsid w:val="005F4D15"/>
    <w:rsid w:val="00A417AD"/>
    <w:rsid w:val="00A64C68"/>
    <w:rsid w:val="00AA1FB1"/>
    <w:rsid w:val="00AD57F2"/>
    <w:rsid w:val="00AE3646"/>
    <w:rsid w:val="00BB1812"/>
    <w:rsid w:val="00C63E60"/>
    <w:rsid w:val="00C909D4"/>
    <w:rsid w:val="00D00EFB"/>
    <w:rsid w:val="00D72C55"/>
    <w:rsid w:val="00DE71B2"/>
    <w:rsid w:val="00E013E1"/>
    <w:rsid w:val="00E01F2F"/>
    <w:rsid w:val="00E1407E"/>
    <w:rsid w:val="00E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527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527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Масалова Марина Юрьевна</cp:lastModifiedBy>
  <cp:revision>2</cp:revision>
  <dcterms:created xsi:type="dcterms:W3CDTF">2022-08-18T12:42:00Z</dcterms:created>
  <dcterms:modified xsi:type="dcterms:W3CDTF">2022-08-18T12:42:00Z</dcterms:modified>
</cp:coreProperties>
</file>